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Pr="0000177D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 w:rsidRPr="0000177D">
        <w:rPr>
          <w:rFonts w:asciiTheme="majorHAnsi" w:hAnsiTheme="majorHAnsi"/>
          <w:b/>
          <w:sz w:val="32"/>
          <w:szCs w:val="32"/>
        </w:rPr>
        <w:t>ИНДИВИДУАЛНО КЛАСИРАНЕ</w:t>
      </w:r>
    </w:p>
    <w:p w:rsidR="006B4F16" w:rsidRPr="0000177D" w:rsidRDefault="001348DC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 w:rsidRPr="0000177D">
        <w:rPr>
          <w:rFonts w:asciiTheme="majorHAnsi" w:hAnsiTheme="majorHAnsi"/>
          <w:b/>
          <w:sz w:val="32"/>
          <w:szCs w:val="32"/>
        </w:rPr>
        <w:t xml:space="preserve">ДЛШ </w:t>
      </w:r>
      <w:r w:rsidR="00BB022B">
        <w:rPr>
          <w:rFonts w:asciiTheme="majorHAnsi" w:hAnsiTheme="majorHAnsi"/>
          <w:b/>
          <w:sz w:val="32"/>
          <w:szCs w:val="32"/>
        </w:rPr>
        <w:t>МЪЖЕ</w:t>
      </w:r>
      <w:bookmarkStart w:id="0" w:name="_GoBack"/>
      <w:bookmarkEnd w:id="0"/>
    </w:p>
    <w:p w:rsidR="00C42D45" w:rsidRDefault="00EB026C" w:rsidP="001348DC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27.09-01.10</w:t>
      </w:r>
      <w:r w:rsidR="006B4F16" w:rsidRPr="0000177D">
        <w:rPr>
          <w:rFonts w:asciiTheme="majorHAnsi" w:hAnsiTheme="majorHAnsi"/>
          <w:b/>
          <w:sz w:val="32"/>
          <w:szCs w:val="32"/>
        </w:rPr>
        <w:t>.2022 г.</w:t>
      </w:r>
      <w:r w:rsidR="0002758D" w:rsidRPr="0000177D">
        <w:rPr>
          <w:rFonts w:asciiTheme="majorHAnsi" w:hAnsiTheme="majorHAnsi"/>
          <w:b/>
          <w:sz w:val="32"/>
          <w:szCs w:val="32"/>
        </w:rPr>
        <w:t>,</w:t>
      </w:r>
      <w:r w:rsidR="001348DC" w:rsidRPr="0000177D">
        <w:rPr>
          <w:rFonts w:asciiTheme="majorHAnsi" w:hAnsiTheme="majorHAnsi"/>
          <w:b/>
          <w:sz w:val="32"/>
          <w:szCs w:val="32"/>
        </w:rPr>
        <w:t xml:space="preserve"> </w:t>
      </w:r>
      <w:r w:rsidR="0002758D" w:rsidRPr="0000177D">
        <w:rPr>
          <w:rFonts w:asciiTheme="majorHAnsi" w:hAnsiTheme="majorHAnsi"/>
          <w:b/>
          <w:sz w:val="32"/>
          <w:szCs w:val="32"/>
        </w:rPr>
        <w:t>гр</w:t>
      </w:r>
      <w:r w:rsidR="006B4F16" w:rsidRPr="0000177D">
        <w:rPr>
          <w:rFonts w:asciiTheme="majorHAnsi" w:hAnsiTheme="majorHAnsi"/>
          <w:b/>
          <w:sz w:val="32"/>
          <w:szCs w:val="32"/>
        </w:rPr>
        <w:t xml:space="preserve">. </w:t>
      </w:r>
      <w:r w:rsidR="0002758D" w:rsidRPr="0000177D">
        <w:rPr>
          <w:rFonts w:asciiTheme="majorHAnsi" w:hAnsiTheme="majorHAnsi"/>
          <w:b/>
          <w:sz w:val="32"/>
          <w:szCs w:val="32"/>
        </w:rPr>
        <w:t>П</w:t>
      </w:r>
      <w:r>
        <w:rPr>
          <w:rFonts w:asciiTheme="majorHAnsi" w:hAnsiTheme="majorHAnsi"/>
          <w:b/>
          <w:sz w:val="32"/>
          <w:szCs w:val="32"/>
        </w:rPr>
        <w:t>ловдив</w:t>
      </w:r>
    </w:p>
    <w:p w:rsidR="00EB026C" w:rsidRDefault="00EB026C" w:rsidP="001348DC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10217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990"/>
        <w:gridCol w:w="3340"/>
        <w:gridCol w:w="1543"/>
        <w:gridCol w:w="2317"/>
        <w:gridCol w:w="2027"/>
      </w:tblGrid>
      <w:tr w:rsidR="00EB026C" w:rsidRPr="00EB026C" w:rsidTr="00EB026C">
        <w:trPr>
          <w:trHeight w:val="76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0900F6" w:rsidP="00EB026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0900F6" w:rsidP="00EB026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Име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на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0900F6" w:rsidP="00EB026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0900F6" w:rsidP="00EB026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Отбор</w:t>
            </w:r>
            <w:proofErr w:type="spellEnd"/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0900F6" w:rsidP="00EB026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Град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51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Ергюнал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Сабри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51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Дарислав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51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СЗ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Цветослав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51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54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Ясен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Радев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Русанов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Латин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57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Хавиер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Диас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Бокс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за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всички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Алекси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Гечев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Валентин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Найден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Радков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Йордан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60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Красимир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Джуров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Тинко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Банабаков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Стойчев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Цветан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Антов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НСА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Николаев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Харис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Денев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Шакир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Болен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Георги</w:t>
            </w:r>
            <w:proofErr w:type="spellEnd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бряг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бряг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Светослав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Гергов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Изгрев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 63</w:t>
            </w:r>
            <w:proofErr w:type="gram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,5</w:t>
            </w:r>
            <w:proofErr w:type="gram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Радослав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Росенов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Християн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Баев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Димитър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Стоилов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Димитър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Илиев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Роял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Бургас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Петър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Локомотив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ПД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Пловдив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Михаил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Куртев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АСК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Сливен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Марин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Омуртаг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Атанас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Варна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Варна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Стойко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Мизия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80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Димитър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Наков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Харис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Варна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11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Станчо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Асенов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Спартак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ПЛ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Йоан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Тимонов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Лаута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арми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Пловдив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13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Айхан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Назъмов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63,5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67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Румен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Руменов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Пламен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Янков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Гюрсес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Даниил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Горячий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Бокс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за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всички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Шон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Торес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Никола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Чонгов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Димитър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Бърдарски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Димитър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Трифонов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Планимир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Рибников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Борислав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Михайлов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Дичев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Емил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Манджиев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Цветослав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71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Коев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Стойчо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Недев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Терзиев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Лаута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арми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Чакмаков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ПД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Дарин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Ангел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Станимир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Бокс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за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всички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75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Рами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Киуан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Уилиам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Чолов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Калин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Стефан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Дейков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Изгрев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Богомил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Горанов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Васил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Делев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Васил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Тонев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Септември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Никсън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Колев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80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Дишков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Пашкулов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Калоян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Недков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Насков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Стефан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Жаблянов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Костадин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Стойков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Атанас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Терзиев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Кристиан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Марио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Найденов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Неделчо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Колев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Бъков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86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Никита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Горбатенко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Бокс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за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всички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Киселаров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Лефтеров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Денислав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Петков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Християн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Даниел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Емил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Енчев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Йордан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Кръстев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Кирил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Борисов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Колев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Атанас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14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Костов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Ивелин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16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Никола</w:t>
            </w:r>
            <w:proofErr w:type="spellEnd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86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Корнер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Варна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92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АСК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Димитър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Митковски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Стефан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Върбин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Йордан</w:t>
            </w:r>
            <w:proofErr w:type="spellEnd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Миков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92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Локомотив</w:t>
            </w:r>
            <w:proofErr w:type="spellEnd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ПД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Пловдив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Донко</w:t>
            </w:r>
            <w:proofErr w:type="spellEnd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92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КПВ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92+ </w:t>
            </w:r>
            <w:proofErr w:type="spellStart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EB026C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Йордан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Морехон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Бокс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за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всички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Луков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lang w:val="en-US" w:eastAsia="en-US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Окан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Мехмед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Лаута</w:t>
            </w:r>
            <w:proofErr w:type="spellEnd"/>
            <w:r w:rsidRPr="00EB026C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арми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lang w:val="en-US" w:eastAsia="en-US"/>
              </w:rPr>
              <w:t>Пловдив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Мирослав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Карамитев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EB026C" w:rsidRPr="00EB026C" w:rsidTr="00EB026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Вълков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6C" w:rsidRPr="00EB026C" w:rsidRDefault="00EB026C" w:rsidP="00EB026C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EB026C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</w:tbl>
    <w:p w:rsidR="00EB026C" w:rsidRDefault="00EB026C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E4B" w:rsidRDefault="00343E4B" w:rsidP="00144764">
      <w:r>
        <w:separator/>
      </w:r>
    </w:p>
  </w:endnote>
  <w:endnote w:type="continuationSeparator" w:id="0">
    <w:p w:rsidR="00343E4B" w:rsidRDefault="00343E4B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26C" w:rsidRDefault="00EB026C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26C" w:rsidRPr="00144764" w:rsidRDefault="00EB026C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E4B" w:rsidRDefault="00343E4B" w:rsidP="00144764">
      <w:r>
        <w:separator/>
      </w:r>
    </w:p>
  </w:footnote>
  <w:footnote w:type="continuationSeparator" w:id="0">
    <w:p w:rsidR="00343E4B" w:rsidRDefault="00343E4B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26C" w:rsidRPr="00144764" w:rsidRDefault="00EB026C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0177D"/>
    <w:rsid w:val="0002758D"/>
    <w:rsid w:val="000342D8"/>
    <w:rsid w:val="00064CB6"/>
    <w:rsid w:val="000900F6"/>
    <w:rsid w:val="000F0F1A"/>
    <w:rsid w:val="001348DC"/>
    <w:rsid w:val="00144764"/>
    <w:rsid w:val="0020168F"/>
    <w:rsid w:val="00223B83"/>
    <w:rsid w:val="002A4A8E"/>
    <w:rsid w:val="00343E4B"/>
    <w:rsid w:val="003874E4"/>
    <w:rsid w:val="003A1F51"/>
    <w:rsid w:val="00484BD5"/>
    <w:rsid w:val="004A5532"/>
    <w:rsid w:val="004F45EE"/>
    <w:rsid w:val="0052786E"/>
    <w:rsid w:val="00570DB0"/>
    <w:rsid w:val="00576D0A"/>
    <w:rsid w:val="00606305"/>
    <w:rsid w:val="0064642C"/>
    <w:rsid w:val="006B4F16"/>
    <w:rsid w:val="006D1ED9"/>
    <w:rsid w:val="007077B0"/>
    <w:rsid w:val="0073702F"/>
    <w:rsid w:val="0076018A"/>
    <w:rsid w:val="00803877"/>
    <w:rsid w:val="00853C82"/>
    <w:rsid w:val="00917784"/>
    <w:rsid w:val="00920FBF"/>
    <w:rsid w:val="00992041"/>
    <w:rsid w:val="00A25AD5"/>
    <w:rsid w:val="00A87976"/>
    <w:rsid w:val="00AB28A5"/>
    <w:rsid w:val="00AD52FE"/>
    <w:rsid w:val="00B50314"/>
    <w:rsid w:val="00B555A9"/>
    <w:rsid w:val="00B5771A"/>
    <w:rsid w:val="00BB022B"/>
    <w:rsid w:val="00BE482C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DD7564"/>
    <w:rsid w:val="00E127A4"/>
    <w:rsid w:val="00E1287C"/>
    <w:rsid w:val="00E247D5"/>
    <w:rsid w:val="00E957A4"/>
    <w:rsid w:val="00E96AFF"/>
    <w:rsid w:val="00EB026C"/>
    <w:rsid w:val="00ED2F16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E0D22-A50E-4B29-A5FD-4621099E6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4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3</cp:revision>
  <cp:lastPrinted>2021-03-05T11:43:00Z</cp:lastPrinted>
  <dcterms:created xsi:type="dcterms:W3CDTF">2022-11-09T12:42:00Z</dcterms:created>
  <dcterms:modified xsi:type="dcterms:W3CDTF">2022-11-09T13:31:00Z</dcterms:modified>
</cp:coreProperties>
</file>